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CF6" w:rsidRDefault="00362CF6" w:rsidP="00362C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JOHNSON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62CF6" w:rsidRDefault="00362CF6" w:rsidP="00362C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2CF6" w:rsidRDefault="00362CF6" w:rsidP="00362C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2CF6" w:rsidRDefault="00362CF6" w:rsidP="00362C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of property in Gosforth, Cumberland.</w:t>
      </w:r>
    </w:p>
    <w:p w:rsidR="00362CF6" w:rsidRDefault="00362CF6" w:rsidP="00362C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92DE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362CF6" w:rsidRDefault="00362CF6" w:rsidP="00362C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2CF6" w:rsidRDefault="00362CF6" w:rsidP="00362C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62CF6" w:rsidRDefault="00362CF6" w:rsidP="00362C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  <w:bookmarkStart w:id="0" w:name="_GoBack"/>
      <w:bookmarkEnd w:id="0"/>
    </w:p>
    <w:sectPr w:rsidR="00DD5B8A" w:rsidRPr="00362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CF6" w:rsidRDefault="00362CF6" w:rsidP="00564E3C">
      <w:pPr>
        <w:spacing w:after="0" w:line="240" w:lineRule="auto"/>
      </w:pPr>
      <w:r>
        <w:separator/>
      </w:r>
    </w:p>
  </w:endnote>
  <w:endnote w:type="continuationSeparator" w:id="0">
    <w:p w:rsidR="00362CF6" w:rsidRDefault="00362CF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62CF6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CF6" w:rsidRDefault="00362CF6" w:rsidP="00564E3C">
      <w:pPr>
        <w:spacing w:after="0" w:line="240" w:lineRule="auto"/>
      </w:pPr>
      <w:r>
        <w:separator/>
      </w:r>
    </w:p>
  </w:footnote>
  <w:footnote w:type="continuationSeparator" w:id="0">
    <w:p w:rsidR="00362CF6" w:rsidRDefault="00362CF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F6"/>
    <w:rsid w:val="00362CF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B4487"/>
  <w15:chartTrackingRefBased/>
  <w15:docId w15:val="{E4EB0EBB-8E28-4755-8D75-D5BAF6D6C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62C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2015-10-26T21:41:00Z</dcterms:created>
  <dcterms:modified xsi:type="dcterms:W3CDTF">2015-10-26T21:41:00Z</dcterms:modified>
</cp:coreProperties>
</file>